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64B" w14:textId="499C0A7C" w:rsidR="00076597" w:rsidRPr="0072028F" w:rsidRDefault="00076597" w:rsidP="0007659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sv-SE" w:eastAsia="en-GB"/>
        </w:rPr>
      </w:pPr>
      <w:r w:rsidRPr="0072028F">
        <w:rPr>
          <w:rFonts w:ascii="Arial" w:hAnsi="Arial" w:cs="Arial"/>
          <w:b/>
          <w:lang w:val="sv-SE"/>
        </w:rPr>
        <w:t>3GPP TSG-SA Meeting #110</w:t>
      </w:r>
      <w:r w:rsidRPr="0072028F">
        <w:rPr>
          <w:rFonts w:ascii="Arial" w:hAnsi="Arial" w:cs="Arial"/>
          <w:b/>
          <w:lang w:val="sv-SE"/>
        </w:rPr>
        <w:tab/>
      </w:r>
      <w:r w:rsidRPr="0072028F">
        <w:rPr>
          <w:rFonts w:ascii="Arial" w:hAnsi="Arial" w:cs="Arial" w:hint="eastAsia"/>
          <w:b/>
          <w:lang w:val="sv-SE"/>
        </w:rPr>
        <w:t>S</w:t>
      </w:r>
      <w:r w:rsidRPr="0072028F">
        <w:rPr>
          <w:rFonts w:ascii="Arial" w:hAnsi="Arial" w:cs="Arial"/>
          <w:b/>
          <w:lang w:val="sv-SE"/>
        </w:rPr>
        <w:t>P</w:t>
      </w:r>
      <w:r w:rsidRPr="0072028F">
        <w:rPr>
          <w:rFonts w:ascii="Arial" w:hAnsi="Arial" w:cs="Arial" w:hint="eastAsia"/>
          <w:b/>
          <w:lang w:val="sv-SE"/>
        </w:rPr>
        <w:t>-25</w:t>
      </w:r>
      <w:r w:rsidRPr="0072028F">
        <w:rPr>
          <w:rFonts w:ascii="Arial" w:hAnsi="Arial" w:cs="Arial"/>
          <w:b/>
          <w:lang w:val="sv-SE"/>
        </w:rPr>
        <w:t>14</w:t>
      </w:r>
      <w:r>
        <w:rPr>
          <w:rFonts w:ascii="Arial" w:hAnsi="Arial" w:cs="Arial"/>
          <w:b/>
          <w:lang w:val="sv-SE"/>
        </w:rPr>
        <w:t>6</w:t>
      </w:r>
      <w:r>
        <w:rPr>
          <w:rFonts w:ascii="Arial" w:hAnsi="Arial" w:cs="Arial"/>
          <w:b/>
          <w:lang w:val="sv-SE"/>
        </w:rPr>
        <w:t>3</w:t>
      </w:r>
    </w:p>
    <w:p w14:paraId="652F1378" w14:textId="77777777" w:rsidR="00076597" w:rsidRDefault="00076597" w:rsidP="0007659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A6248">
        <w:rPr>
          <w:rFonts w:ascii="Arial" w:hAnsi="Arial" w:cs="Arial"/>
          <w:b/>
        </w:rPr>
        <w:t>Baltimore, U</w:t>
      </w:r>
      <w:r>
        <w:rPr>
          <w:rFonts w:ascii="Arial" w:hAnsi="Arial" w:cs="Arial"/>
          <w:b/>
        </w:rPr>
        <w:t>nited States</w:t>
      </w:r>
      <w:r w:rsidRPr="002A6248">
        <w:rPr>
          <w:rFonts w:ascii="Arial" w:hAnsi="Arial" w:cs="Arial"/>
          <w:b/>
        </w:rPr>
        <w:t>, 9</w:t>
      </w:r>
      <w:r w:rsidRPr="002A624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- 12</w:t>
      </w:r>
      <w:r w:rsidRPr="002A6248">
        <w:rPr>
          <w:rFonts w:ascii="Arial" w:hAnsi="Arial" w:cs="Arial"/>
          <w:b/>
          <w:vertAlign w:val="superscript"/>
        </w:rPr>
        <w:t>th</w:t>
      </w:r>
      <w:r w:rsidRPr="002A6248">
        <w:rPr>
          <w:rFonts w:ascii="Arial" w:hAnsi="Arial" w:cs="Arial"/>
          <w:b/>
        </w:rPr>
        <w:t xml:space="preserve"> Dec 2025</w:t>
      </w:r>
    </w:p>
    <w:p w14:paraId="5A0AD5D5" w14:textId="77777777" w:rsidR="00076597" w:rsidRPr="00DC278D" w:rsidRDefault="00076597" w:rsidP="00076597"/>
    <w:p w14:paraId="6CBA3427" w14:textId="01B71C64" w:rsidR="00076597" w:rsidRPr="001963EF" w:rsidRDefault="00076597" w:rsidP="00076597">
      <w:pPr>
        <w:spacing w:before="240" w:after="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A6248">
        <w:rPr>
          <w:rFonts w:ascii="Arial" w:hAnsi="Arial" w:cs="Arial"/>
          <w:b/>
        </w:rPr>
        <w:t>Presentation of TR 23.700-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4</w:t>
      </w:r>
      <w:r w:rsidRPr="002A6248">
        <w:rPr>
          <w:rFonts w:ascii="Arial" w:hAnsi="Arial" w:cs="Arial"/>
          <w:b/>
        </w:rPr>
        <w:t xml:space="preserve"> v1.0.0 for Information</w:t>
      </w:r>
    </w:p>
    <w:p w14:paraId="3E6FABF6" w14:textId="77777777" w:rsidR="00076597" w:rsidRPr="00E72C19" w:rsidRDefault="00076597" w:rsidP="00076597">
      <w:pPr>
        <w:spacing w:before="240" w:after="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E72C19">
        <w:rPr>
          <w:rFonts w:ascii="Arial" w:hAnsi="Arial" w:cs="Arial"/>
          <w:b/>
          <w:lang w:val="fr-FR"/>
        </w:rPr>
        <w:t>Source:</w:t>
      </w:r>
      <w:proofErr w:type="gramEnd"/>
      <w:r w:rsidRPr="00E72C19">
        <w:rPr>
          <w:rFonts w:ascii="Arial" w:hAnsi="Arial" w:cs="Arial"/>
          <w:b/>
          <w:lang w:val="fr-FR"/>
        </w:rPr>
        <w:tab/>
      </w:r>
      <w:r w:rsidRPr="00E72C19">
        <w:rPr>
          <w:rFonts w:ascii="Arial" w:hAnsi="Arial" w:cs="Arial" w:hint="eastAsia"/>
          <w:b/>
          <w:lang w:val="fr-FR" w:eastAsia="zh-CN"/>
        </w:rPr>
        <w:t>SA6</w:t>
      </w:r>
    </w:p>
    <w:p w14:paraId="5D24D681" w14:textId="77777777" w:rsidR="00076597" w:rsidRPr="00C663DC" w:rsidRDefault="00076597" w:rsidP="00076597">
      <w:pPr>
        <w:spacing w:before="240" w:after="480"/>
        <w:ind w:left="1985" w:hanging="1985"/>
        <w:rPr>
          <w:rFonts w:ascii="Arial" w:eastAsiaTheme="minorEastAsia" w:hAnsi="Arial" w:cs="Arial"/>
          <w:b/>
          <w:lang w:val="fr-FR"/>
        </w:rPr>
      </w:pPr>
      <w:r w:rsidRPr="00E72C19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E72C19">
        <w:rPr>
          <w:rFonts w:ascii="Arial" w:hAnsi="Arial" w:cs="Arial"/>
          <w:b/>
          <w:lang w:val="fr-FR"/>
        </w:rPr>
        <w:t>for:</w:t>
      </w:r>
      <w:proofErr w:type="gramEnd"/>
      <w:r w:rsidRPr="00E72C19">
        <w:rPr>
          <w:rFonts w:ascii="Arial" w:hAnsi="Arial" w:cs="Arial"/>
          <w:b/>
          <w:lang w:val="fr-FR"/>
        </w:rPr>
        <w:tab/>
      </w:r>
      <w:r w:rsidRPr="00E72C19">
        <w:rPr>
          <w:rFonts w:ascii="Arial" w:eastAsiaTheme="minorEastAsia" w:hAnsi="Arial" w:cs="Arial"/>
          <w:b/>
          <w:lang w:val="fr-FR" w:eastAsia="zh-CN"/>
        </w:rPr>
        <w:t>Information</w:t>
      </w:r>
    </w:p>
    <w:p w14:paraId="54B077FB" w14:textId="77777777" w:rsidR="004353FB" w:rsidRPr="00076597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076597">
        <w:rPr>
          <w:b/>
          <w:sz w:val="24"/>
          <w:lang w:val="fr-FR"/>
        </w:rPr>
        <w:t xml:space="preserve">Abstract of </w:t>
      </w:r>
      <w:proofErr w:type="gramStart"/>
      <w:r w:rsidRPr="00076597">
        <w:rPr>
          <w:b/>
          <w:sz w:val="24"/>
          <w:lang w:val="fr-FR"/>
        </w:rPr>
        <w:t>document:</w:t>
      </w:r>
      <w:proofErr w:type="gramEnd"/>
    </w:p>
    <w:p w14:paraId="77E63E9C" w14:textId="09DC1C09" w:rsidR="00163F91" w:rsidRPr="0036538C" w:rsidRDefault="004353FB" w:rsidP="00163F91">
      <w:r>
        <w:t>TR 23.700-4</w:t>
      </w:r>
      <w:r w:rsidR="00237054">
        <w:t>4</w:t>
      </w:r>
      <w:r>
        <w:t xml:space="preserve"> is a technical report </w:t>
      </w:r>
      <w:r w:rsidR="00163F91" w:rsidRPr="0036538C">
        <w:t xml:space="preserve">which </w:t>
      </w:r>
      <w:r w:rsidR="00E83016" w:rsidRPr="00E83016">
        <w:t xml:space="preserve">identify key issues, </w:t>
      </w:r>
      <w:r w:rsidR="00E83016">
        <w:t>propose</w:t>
      </w:r>
      <w:r w:rsidR="00E83016" w:rsidRPr="00E83016">
        <w:t xml:space="preserve"> corresponding solutions that are relevant to application enablement </w:t>
      </w:r>
      <w:r w:rsidR="00CF018B">
        <w:t>to</w:t>
      </w:r>
      <w:r w:rsidR="00E83016" w:rsidRPr="00E83016">
        <w:t xml:space="preserve"> support energy saving</w:t>
      </w:r>
      <w:r w:rsidR="00163F91" w:rsidRPr="0036538C">
        <w:t>.</w:t>
      </w:r>
    </w:p>
    <w:p w14:paraId="62CFC3E3" w14:textId="75973A02" w:rsidR="0014581A" w:rsidRDefault="004D677E" w:rsidP="0014581A">
      <w:pPr>
        <w:rPr>
          <w:lang w:val="en-US"/>
        </w:rPr>
      </w:pPr>
      <w:r>
        <w:t xml:space="preserve">The </w:t>
      </w:r>
      <w:r w:rsidR="00E42379">
        <w:t xml:space="preserve">enhancements on </w:t>
      </w:r>
      <w:r w:rsidRPr="00E43766">
        <w:t xml:space="preserve">application enablement </w:t>
      </w:r>
      <w:r w:rsidR="00E42379">
        <w:t xml:space="preserve">layer provides the </w:t>
      </w:r>
      <w:r w:rsidRPr="00106B8D">
        <w:rPr>
          <w:lang w:val="en-US"/>
        </w:rPr>
        <w:t xml:space="preserve">capabilities </w:t>
      </w:r>
      <w:r w:rsidR="00E42379">
        <w:rPr>
          <w:lang w:val="en-US"/>
        </w:rPr>
        <w:t xml:space="preserve">to support </w:t>
      </w:r>
      <w:r w:rsidR="00216F18">
        <w:t>energy saving</w:t>
      </w:r>
      <w:r w:rsidR="00216F18" w:rsidRPr="00043F59">
        <w:rPr>
          <w:lang w:val="en-US"/>
        </w:rPr>
        <w:t xml:space="preserve"> </w:t>
      </w:r>
      <w:r w:rsidR="009F63AE">
        <w:rPr>
          <w:lang w:val="en-US"/>
        </w:rPr>
        <w:t>of the network resource used by applications</w:t>
      </w:r>
      <w:r w:rsidR="00B4525A">
        <w:rPr>
          <w:lang w:val="en-US"/>
        </w:rPr>
        <w:t xml:space="preserve">, including </w:t>
      </w:r>
      <w:r w:rsidR="006728DF">
        <w:rPr>
          <w:lang w:val="en-US"/>
        </w:rPr>
        <w:t>enhancements to</w:t>
      </w:r>
      <w:r w:rsidR="0014581A" w:rsidRPr="0014581A">
        <w:rPr>
          <w:lang w:val="en-US"/>
        </w:rPr>
        <w:t xml:space="preserve"> application enablement layer architecture and services to support energy saving</w:t>
      </w:r>
      <w:r w:rsidR="0014581A">
        <w:rPr>
          <w:lang w:val="en-US"/>
        </w:rPr>
        <w:t xml:space="preserve">, </w:t>
      </w:r>
      <w:r w:rsidR="0014581A" w:rsidRPr="0014581A">
        <w:rPr>
          <w:lang w:val="en-US"/>
        </w:rPr>
        <w:t>monitor and exposure of energy consumption</w:t>
      </w:r>
      <w:r w:rsidR="0014581A">
        <w:rPr>
          <w:lang w:val="en-US"/>
        </w:rPr>
        <w:t>,</w:t>
      </w:r>
      <w:r w:rsidR="0014581A" w:rsidRPr="0014581A">
        <w:rPr>
          <w:lang w:val="en-US"/>
        </w:rPr>
        <w:t xml:space="preserve"> EDGE application enablement enhancement for energy efficiency</w:t>
      </w:r>
      <w:r w:rsidR="0014581A">
        <w:rPr>
          <w:lang w:val="en-US"/>
        </w:rPr>
        <w:t xml:space="preserve">, </w:t>
      </w:r>
      <w:r w:rsidR="0014581A" w:rsidRPr="0014581A">
        <w:rPr>
          <w:lang w:val="en-US"/>
        </w:rPr>
        <w:t>AIMLE enhancements for AIML services energy saving</w:t>
      </w:r>
      <w:r w:rsidR="0014581A">
        <w:rPr>
          <w:lang w:val="en-US"/>
        </w:rPr>
        <w:t xml:space="preserve">, </w:t>
      </w:r>
      <w:r w:rsidR="0014581A" w:rsidRPr="0014581A">
        <w:rPr>
          <w:lang w:val="en-US"/>
        </w:rPr>
        <w:t>NSCE enhancement for energy efficiency</w:t>
      </w:r>
      <w:r w:rsidR="0014581A">
        <w:rPr>
          <w:lang w:val="en-US"/>
        </w:rPr>
        <w:t>, and other</w:t>
      </w:r>
      <w:r w:rsidR="0014581A" w:rsidRPr="0014581A">
        <w:rPr>
          <w:lang w:val="en-US"/>
        </w:rPr>
        <w:t xml:space="preserve"> application enablement layer services (e.g. SEALDD, AIMLE, LM, ADAE) for energy saving</w:t>
      </w:r>
      <w:r w:rsidR="009F63AE">
        <w:rPr>
          <w:lang w:val="en-US"/>
        </w:rPr>
        <w:t xml:space="preserve">. </w:t>
      </w:r>
    </w:p>
    <w:p w14:paraId="3E51BB36" w14:textId="586982E7" w:rsidR="00163F91" w:rsidRDefault="009F63AE" w:rsidP="0014581A">
      <w:pPr>
        <w:rPr>
          <w:lang w:val="en-US"/>
        </w:rPr>
      </w:pPr>
      <w:r>
        <w:rPr>
          <w:lang w:val="en-US"/>
        </w:rPr>
        <w:t>T</w:t>
      </w:r>
      <w:r w:rsidR="004D677E" w:rsidRPr="00043F59">
        <w:rPr>
          <w:lang w:val="en-US"/>
        </w:rPr>
        <w:t xml:space="preserve">he key issues, architecture, solutions, </w:t>
      </w:r>
      <w:r w:rsidR="00CD37A6">
        <w:rPr>
          <w:lang w:val="en-US"/>
        </w:rPr>
        <w:t xml:space="preserve">evaluation and conclusions </w:t>
      </w:r>
      <w:r w:rsidR="00727875">
        <w:rPr>
          <w:lang w:val="en-US"/>
        </w:rPr>
        <w:t>are</w:t>
      </w:r>
      <w:r w:rsidR="004D677E" w:rsidRPr="00043F59">
        <w:rPr>
          <w:lang w:val="en-US"/>
        </w:rPr>
        <w:t xml:space="preserve"> captured in </w:t>
      </w:r>
      <w:r w:rsidR="00727875">
        <w:rPr>
          <w:lang w:val="en-US"/>
        </w:rPr>
        <w:t xml:space="preserve">this TR with the aim of </w:t>
      </w:r>
      <w:r w:rsidR="00A70C6E">
        <w:rPr>
          <w:lang w:val="en-US"/>
        </w:rPr>
        <w:t xml:space="preserve">identifying study aspects </w:t>
      </w:r>
      <w:r w:rsidR="00D419F0">
        <w:rPr>
          <w:lang w:val="en-US"/>
        </w:rPr>
        <w:t xml:space="preserve">for each key issue, </w:t>
      </w:r>
      <w:r w:rsidR="00C6778A">
        <w:rPr>
          <w:lang w:val="en-US"/>
        </w:rPr>
        <w:t xml:space="preserve">providing </w:t>
      </w:r>
      <w:r w:rsidR="003B79FB">
        <w:rPr>
          <w:lang w:val="en-US"/>
        </w:rPr>
        <w:t xml:space="preserve">corresponding solutions for </w:t>
      </w:r>
      <w:r w:rsidR="00C6778A">
        <w:rPr>
          <w:lang w:val="en-US"/>
        </w:rPr>
        <w:t xml:space="preserve">the identified </w:t>
      </w:r>
      <w:r w:rsidR="00D419F0">
        <w:rPr>
          <w:lang w:val="en-US"/>
        </w:rPr>
        <w:t xml:space="preserve">key issues, </w:t>
      </w:r>
      <w:r w:rsidR="00CD37A6">
        <w:rPr>
          <w:lang w:val="en-US"/>
        </w:rPr>
        <w:t>evaluating</w:t>
      </w:r>
      <w:r w:rsidR="00D419F0">
        <w:rPr>
          <w:lang w:val="en-US"/>
        </w:rPr>
        <w:t xml:space="preserve"> them and concludes on recommended solutions</w:t>
      </w:r>
      <w:r w:rsidR="00CD37A6">
        <w:rPr>
          <w:lang w:val="en-US"/>
        </w:rPr>
        <w:t xml:space="preserve">. </w:t>
      </w:r>
    </w:p>
    <w:p w14:paraId="394BB2F2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281CB373" w14:textId="6AEBB1DF" w:rsidR="004353FB" w:rsidRPr="007423F0" w:rsidRDefault="004353FB" w:rsidP="004353FB">
      <w:pPr>
        <w:tabs>
          <w:tab w:val="left" w:pos="3119"/>
        </w:tabs>
      </w:pPr>
      <w:r>
        <w:t xml:space="preserve">This is the first presentation </w:t>
      </w:r>
      <w:r w:rsidR="007C18E9">
        <w:t xml:space="preserve">of TR 23.700-44 </w:t>
      </w:r>
      <w:r>
        <w:t>to TSG SA.</w:t>
      </w:r>
    </w:p>
    <w:p w14:paraId="701D0BD4" w14:textId="77777777" w:rsidR="004353FB" w:rsidRPr="00076597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76597">
        <w:rPr>
          <w:b/>
          <w:sz w:val="24"/>
        </w:rPr>
        <w:t>Outstanding Issues:</w:t>
      </w:r>
    </w:p>
    <w:p w14:paraId="255BC80B" w14:textId="2B621973" w:rsidR="004353FB" w:rsidRPr="00076597" w:rsidRDefault="00575109" w:rsidP="004353FB">
      <w:pPr>
        <w:tabs>
          <w:tab w:val="left" w:pos="3119"/>
        </w:tabs>
        <w:rPr>
          <w:sz w:val="24"/>
        </w:rPr>
      </w:pPr>
      <w:r w:rsidRPr="00076597">
        <w:t>S</w:t>
      </w:r>
      <w:r w:rsidR="00726EC1" w:rsidRPr="00076597">
        <w:t>olution</w:t>
      </w:r>
      <w:r w:rsidRPr="00076597">
        <w:t xml:space="preserve"> updates</w:t>
      </w:r>
      <w:r w:rsidR="00726EC1" w:rsidRPr="00076597">
        <w:t>, solution evaluation</w:t>
      </w:r>
      <w:r w:rsidRPr="00076597">
        <w:t>s</w:t>
      </w:r>
      <w:r w:rsidR="00070229" w:rsidRPr="00076597">
        <w:t>,</w:t>
      </w:r>
      <w:r w:rsidRPr="00076597">
        <w:t xml:space="preserve"> and key issue</w:t>
      </w:r>
      <w:r w:rsidR="00726EC1" w:rsidRPr="00076597">
        <w:t xml:space="preserve"> conclusion</w:t>
      </w:r>
      <w:r w:rsidRPr="00076597">
        <w:t>s</w:t>
      </w:r>
      <w:r w:rsidR="004353FB" w:rsidRPr="00076597">
        <w:t>.</w:t>
      </w:r>
    </w:p>
    <w:p w14:paraId="4D160392" w14:textId="77777777" w:rsidR="004353FB" w:rsidRPr="00076597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76597">
        <w:rPr>
          <w:b/>
          <w:sz w:val="24"/>
        </w:rPr>
        <w:t>Contentious Issues:</w:t>
      </w:r>
    </w:p>
    <w:p w14:paraId="6093CD02" w14:textId="77777777" w:rsidR="004353FB" w:rsidRPr="00076597" w:rsidRDefault="004353FB" w:rsidP="004353FB">
      <w:pPr>
        <w:tabs>
          <w:tab w:val="left" w:pos="3119"/>
        </w:tabs>
        <w:rPr>
          <w:sz w:val="24"/>
        </w:rPr>
      </w:pPr>
      <w:r w:rsidRPr="00076597">
        <w:t>No contentious issues have been identified.</w:t>
      </w:r>
    </w:p>
    <w:p w14:paraId="16AE91EE" w14:textId="72056995" w:rsidR="0045428D" w:rsidRPr="00076597" w:rsidRDefault="0045428D" w:rsidP="004353F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</w:p>
    <w:sectPr w:rsidR="0045428D" w:rsidRPr="00076597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7E4AA1"/>
    <w:multiLevelType w:val="hybridMultilevel"/>
    <w:tmpl w:val="AB4AAAB2"/>
    <w:lvl w:ilvl="0" w:tplc="0407000F">
      <w:start w:val="1"/>
      <w:numFmt w:val="decimal"/>
      <w:lvlText w:val="%1."/>
      <w:lvlJc w:val="left"/>
      <w:pPr>
        <w:ind w:left="42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  <w:num w:numId="9" w16cid:durableId="74520177">
    <w:abstractNumId w:val="9"/>
  </w:num>
  <w:num w:numId="10" w16cid:durableId="8656766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452A"/>
    <w:rsid w:val="00060B7D"/>
    <w:rsid w:val="00070229"/>
    <w:rsid w:val="00076597"/>
    <w:rsid w:val="000902CC"/>
    <w:rsid w:val="00097C1B"/>
    <w:rsid w:val="000D5734"/>
    <w:rsid w:val="000F7ECB"/>
    <w:rsid w:val="00114C49"/>
    <w:rsid w:val="00121B76"/>
    <w:rsid w:val="00127DE2"/>
    <w:rsid w:val="0014581A"/>
    <w:rsid w:val="00147390"/>
    <w:rsid w:val="00163F91"/>
    <w:rsid w:val="001A1A42"/>
    <w:rsid w:val="001C345F"/>
    <w:rsid w:val="001D758F"/>
    <w:rsid w:val="00201520"/>
    <w:rsid w:val="00216F18"/>
    <w:rsid w:val="00222D66"/>
    <w:rsid w:val="00237054"/>
    <w:rsid w:val="00243FE9"/>
    <w:rsid w:val="0027248E"/>
    <w:rsid w:val="002A1C5B"/>
    <w:rsid w:val="002A26CA"/>
    <w:rsid w:val="002B09A1"/>
    <w:rsid w:val="002C3756"/>
    <w:rsid w:val="002F21EB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C0BB8"/>
    <w:rsid w:val="004C181D"/>
    <w:rsid w:val="004D677E"/>
    <w:rsid w:val="00511C65"/>
    <w:rsid w:val="00513B78"/>
    <w:rsid w:val="00525544"/>
    <w:rsid w:val="00547EAD"/>
    <w:rsid w:val="00575109"/>
    <w:rsid w:val="00584F45"/>
    <w:rsid w:val="0059584E"/>
    <w:rsid w:val="005A78A1"/>
    <w:rsid w:val="005B1573"/>
    <w:rsid w:val="005D3254"/>
    <w:rsid w:val="005D72E0"/>
    <w:rsid w:val="005F6F54"/>
    <w:rsid w:val="00615670"/>
    <w:rsid w:val="00662E84"/>
    <w:rsid w:val="006728DF"/>
    <w:rsid w:val="00687973"/>
    <w:rsid w:val="00695B55"/>
    <w:rsid w:val="006A5288"/>
    <w:rsid w:val="00726EC1"/>
    <w:rsid w:val="00727875"/>
    <w:rsid w:val="00730F5F"/>
    <w:rsid w:val="00766C69"/>
    <w:rsid w:val="0077163A"/>
    <w:rsid w:val="00771682"/>
    <w:rsid w:val="007B043C"/>
    <w:rsid w:val="007C18E9"/>
    <w:rsid w:val="007C4DCB"/>
    <w:rsid w:val="00850230"/>
    <w:rsid w:val="00860458"/>
    <w:rsid w:val="00881AD3"/>
    <w:rsid w:val="00893C3D"/>
    <w:rsid w:val="008B2EA9"/>
    <w:rsid w:val="008C0EBA"/>
    <w:rsid w:val="008D4BC6"/>
    <w:rsid w:val="008D6985"/>
    <w:rsid w:val="009612FF"/>
    <w:rsid w:val="009760CB"/>
    <w:rsid w:val="009F63AE"/>
    <w:rsid w:val="00A041D6"/>
    <w:rsid w:val="00A14127"/>
    <w:rsid w:val="00A26591"/>
    <w:rsid w:val="00A47D14"/>
    <w:rsid w:val="00A522E8"/>
    <w:rsid w:val="00A52EBB"/>
    <w:rsid w:val="00A70C6E"/>
    <w:rsid w:val="00A760DD"/>
    <w:rsid w:val="00AC13DF"/>
    <w:rsid w:val="00AC2137"/>
    <w:rsid w:val="00AC2199"/>
    <w:rsid w:val="00AD2F80"/>
    <w:rsid w:val="00AF176B"/>
    <w:rsid w:val="00B03BA0"/>
    <w:rsid w:val="00B12735"/>
    <w:rsid w:val="00B4525A"/>
    <w:rsid w:val="00B849F8"/>
    <w:rsid w:val="00B94089"/>
    <w:rsid w:val="00BC27DD"/>
    <w:rsid w:val="00C128D0"/>
    <w:rsid w:val="00C27F17"/>
    <w:rsid w:val="00C504F3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70FF7"/>
    <w:rsid w:val="00D84B03"/>
    <w:rsid w:val="00DA7F46"/>
    <w:rsid w:val="00DC278D"/>
    <w:rsid w:val="00E42379"/>
    <w:rsid w:val="00E50836"/>
    <w:rsid w:val="00E520DE"/>
    <w:rsid w:val="00E8301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Bernt Mattsson</cp:lastModifiedBy>
  <cp:revision>56</cp:revision>
  <dcterms:created xsi:type="dcterms:W3CDTF">2025-11-05T17:12:00Z</dcterms:created>
  <dcterms:modified xsi:type="dcterms:W3CDTF">2025-12-01T21:19:00Z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